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raster"/>
        <w:tblpPr w:leftFromText="141" w:rightFromText="141" w:vertAnchor="text" w:horzAnchor="margin" w:tblpY="260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3D43" w:rsidTr="00453D43">
        <w:tc>
          <w:tcPr>
            <w:tcW w:w="9062" w:type="dxa"/>
            <w:gridSpan w:val="2"/>
            <w:shd w:val="clear" w:color="auto" w:fill="BFBFBF" w:themeFill="background1" w:themeFillShade="BF"/>
          </w:tcPr>
          <w:p w:rsidR="00453D43" w:rsidRPr="00453D43" w:rsidRDefault="008B4B98" w:rsidP="003908A4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1. </w:t>
            </w:r>
            <w:r w:rsidR="00453D43" w:rsidRPr="00453D43">
              <w:rPr>
                <w:b/>
              </w:rPr>
              <w:t>Algemene gegevens:</w:t>
            </w:r>
          </w:p>
        </w:tc>
      </w:tr>
      <w:tr w:rsidR="003908A4" w:rsidTr="003908A4">
        <w:tc>
          <w:tcPr>
            <w:tcW w:w="4531" w:type="dxa"/>
          </w:tcPr>
          <w:p w:rsidR="003908A4" w:rsidRPr="00E22579" w:rsidRDefault="004256FD" w:rsidP="004256FD">
            <w:r>
              <w:t>Naam</w:t>
            </w:r>
            <w:r w:rsidR="00536A37">
              <w:t>:</w:t>
            </w:r>
          </w:p>
        </w:tc>
        <w:tc>
          <w:tcPr>
            <w:tcW w:w="4531" w:type="dxa"/>
          </w:tcPr>
          <w:p w:rsidR="003908A4" w:rsidRDefault="003908A4" w:rsidP="003908A4"/>
        </w:tc>
      </w:tr>
      <w:tr w:rsidR="00536A37" w:rsidTr="003908A4">
        <w:tc>
          <w:tcPr>
            <w:tcW w:w="4531" w:type="dxa"/>
          </w:tcPr>
          <w:p w:rsidR="00536A37" w:rsidRDefault="00536A37" w:rsidP="003908A4">
            <w:r>
              <w:t>Contactpersoon:</w:t>
            </w:r>
          </w:p>
        </w:tc>
        <w:tc>
          <w:tcPr>
            <w:tcW w:w="4531" w:type="dxa"/>
          </w:tcPr>
          <w:p w:rsidR="00536A37" w:rsidRDefault="00536A37" w:rsidP="003908A4"/>
        </w:tc>
      </w:tr>
      <w:tr w:rsidR="003908A4" w:rsidTr="003908A4">
        <w:tc>
          <w:tcPr>
            <w:tcW w:w="4531" w:type="dxa"/>
          </w:tcPr>
          <w:p w:rsidR="003908A4" w:rsidRPr="00E22579" w:rsidRDefault="00453D43" w:rsidP="00453D43">
            <w:proofErr w:type="spellStart"/>
            <w:r>
              <w:t>Kvk</w:t>
            </w:r>
            <w:proofErr w:type="spellEnd"/>
            <w:r>
              <w:t xml:space="preserve"> nummer</w:t>
            </w:r>
            <w:r w:rsidR="00536A37">
              <w:t>:</w:t>
            </w:r>
          </w:p>
        </w:tc>
        <w:tc>
          <w:tcPr>
            <w:tcW w:w="4531" w:type="dxa"/>
          </w:tcPr>
          <w:p w:rsidR="003908A4" w:rsidRDefault="003908A4" w:rsidP="003908A4"/>
        </w:tc>
      </w:tr>
      <w:tr w:rsidR="003908A4" w:rsidTr="003908A4">
        <w:tc>
          <w:tcPr>
            <w:tcW w:w="4531" w:type="dxa"/>
          </w:tcPr>
          <w:p w:rsidR="003908A4" w:rsidRPr="00E22579" w:rsidRDefault="00453D43" w:rsidP="00453D43">
            <w:r>
              <w:t>Ondernemingsvorm</w:t>
            </w:r>
            <w:r w:rsidR="00536A37">
              <w:t>:</w:t>
            </w:r>
          </w:p>
        </w:tc>
        <w:tc>
          <w:tcPr>
            <w:tcW w:w="4531" w:type="dxa"/>
          </w:tcPr>
          <w:p w:rsidR="003908A4" w:rsidRDefault="003908A4" w:rsidP="00BF2524"/>
        </w:tc>
      </w:tr>
      <w:tr w:rsidR="003908A4" w:rsidTr="003908A4">
        <w:tc>
          <w:tcPr>
            <w:tcW w:w="4531" w:type="dxa"/>
          </w:tcPr>
          <w:p w:rsidR="003908A4" w:rsidRPr="00E22579" w:rsidRDefault="00536A37" w:rsidP="00453D43">
            <w:r>
              <w:t>Vestigingsadres:</w:t>
            </w:r>
          </w:p>
        </w:tc>
        <w:tc>
          <w:tcPr>
            <w:tcW w:w="4531" w:type="dxa"/>
          </w:tcPr>
          <w:p w:rsidR="003908A4" w:rsidRDefault="003908A4" w:rsidP="003908A4"/>
        </w:tc>
      </w:tr>
      <w:tr w:rsidR="003908A4" w:rsidTr="003908A4">
        <w:tc>
          <w:tcPr>
            <w:tcW w:w="4531" w:type="dxa"/>
          </w:tcPr>
          <w:p w:rsidR="003908A4" w:rsidRDefault="00453D43" w:rsidP="00453D43">
            <w:pPr>
              <w:ind w:left="171"/>
            </w:pPr>
            <w:r>
              <w:t>Straat en huisnummer</w:t>
            </w:r>
            <w:r w:rsidR="00536A37">
              <w:t xml:space="preserve"> :</w:t>
            </w:r>
          </w:p>
        </w:tc>
        <w:tc>
          <w:tcPr>
            <w:tcW w:w="4531" w:type="dxa"/>
          </w:tcPr>
          <w:p w:rsidR="003908A4" w:rsidRDefault="003908A4" w:rsidP="003908A4"/>
        </w:tc>
      </w:tr>
      <w:tr w:rsidR="003908A4" w:rsidTr="003908A4">
        <w:tc>
          <w:tcPr>
            <w:tcW w:w="4531" w:type="dxa"/>
          </w:tcPr>
          <w:p w:rsidR="003908A4" w:rsidRDefault="00453D43" w:rsidP="00453D43">
            <w:pPr>
              <w:ind w:left="171"/>
            </w:pPr>
            <w:r>
              <w:t>Postcode en plaats</w:t>
            </w:r>
            <w:r w:rsidR="00536A37">
              <w:t xml:space="preserve"> :</w:t>
            </w:r>
          </w:p>
        </w:tc>
        <w:tc>
          <w:tcPr>
            <w:tcW w:w="4531" w:type="dxa"/>
          </w:tcPr>
          <w:p w:rsidR="003908A4" w:rsidRDefault="003908A4" w:rsidP="003908A4"/>
        </w:tc>
      </w:tr>
      <w:tr w:rsidR="00453D43" w:rsidTr="003908A4">
        <w:tc>
          <w:tcPr>
            <w:tcW w:w="4531" w:type="dxa"/>
          </w:tcPr>
          <w:p w:rsidR="00453D43" w:rsidRDefault="008B4B98" w:rsidP="00453D43">
            <w:pPr>
              <w:ind w:left="171"/>
            </w:pPr>
            <w:r>
              <w:t>Telefoonnummer</w:t>
            </w:r>
            <w:r w:rsidR="00536A37">
              <w:t xml:space="preserve"> :</w:t>
            </w:r>
          </w:p>
        </w:tc>
        <w:tc>
          <w:tcPr>
            <w:tcW w:w="4531" w:type="dxa"/>
          </w:tcPr>
          <w:p w:rsidR="00453D43" w:rsidRDefault="00453D43" w:rsidP="003908A4"/>
        </w:tc>
      </w:tr>
    </w:tbl>
    <w:p w:rsidR="00536A37" w:rsidRDefault="004505E3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BF473" wp14:editId="571DA9CE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6080760" cy="971550"/>
                <wp:effectExtent l="0" t="0" r="0" b="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76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56FD" w:rsidRDefault="004256FD" w:rsidP="004256FD">
                            <w:pP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56FD">
                              <w:rPr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Bijlage 1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8E5900" w:rsidRPr="004256FD" w:rsidRDefault="004256FD" w:rsidP="004256FD">
                            <w:pP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56FD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Aanmeldings</w:t>
                            </w:r>
                            <w:r w:rsidR="008E5900" w:rsidRPr="004256FD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formu</w:t>
                            </w:r>
                            <w:r w:rsidR="004566F5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="008E5900" w:rsidRPr="004256FD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ier </w:t>
                            </w:r>
                            <w:r w:rsidRPr="004256FD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Cromvlietpark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427.6pt;margin-top:-.05pt;width:478.8pt;height:7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" filled="f" stroked="f">
                <v:textbox>
                  <w:txbxContent>
                    <w:p w:rsidR="004256FD" w:rsidRDefault="004256FD" w:rsidP="004256FD">
                      <w:pP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256FD">
                        <w:rPr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Bijlage 1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8E5900" w:rsidRPr="004256FD" w:rsidRDefault="004256FD" w:rsidP="004256FD">
                      <w:pP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256FD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Aanmeldings</w:t>
                      </w:r>
                      <w:r w:rsidR="008E5900" w:rsidRPr="004256FD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formu</w:t>
                      </w:r>
                      <w:r w:rsidR="004566F5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="008E5900" w:rsidRPr="004256FD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ier </w:t>
                      </w:r>
                      <w:r w:rsidRPr="004256FD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Cromvlietpark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6A37" w:rsidRPr="00536A37" w:rsidRDefault="00536A37" w:rsidP="00536A37"/>
    <w:p w:rsidR="00536A37" w:rsidRPr="00536A37" w:rsidRDefault="00536A37" w:rsidP="00536A37"/>
    <w:p w:rsidR="00536A37" w:rsidRPr="00536A37" w:rsidRDefault="00536A37" w:rsidP="00536A37"/>
    <w:p w:rsidR="00536A37" w:rsidRPr="00536A37" w:rsidRDefault="00536A37" w:rsidP="00536A37"/>
    <w:p w:rsidR="00536A37" w:rsidRPr="00536A37" w:rsidRDefault="00536A37" w:rsidP="00536A37"/>
    <w:p w:rsidR="00536A37" w:rsidRDefault="00536A37" w:rsidP="008B4B98">
      <w:pPr>
        <w:pStyle w:val="Geenafstand"/>
      </w:pPr>
    </w:p>
    <w:tbl>
      <w:tblPr>
        <w:tblStyle w:val="Tabelraster"/>
        <w:tblpPr w:leftFromText="141" w:rightFromText="141" w:vertAnchor="text" w:horzAnchor="margin" w:tblpY="37"/>
        <w:tblW w:w="0" w:type="auto"/>
        <w:tblLook w:val="04A0" w:firstRow="1" w:lastRow="0" w:firstColumn="1" w:lastColumn="0" w:noHBand="0" w:noVBand="1"/>
      </w:tblPr>
      <w:tblGrid>
        <w:gridCol w:w="436"/>
        <w:gridCol w:w="8626"/>
      </w:tblGrid>
      <w:tr w:rsidR="00536A37" w:rsidTr="00536A37">
        <w:tc>
          <w:tcPr>
            <w:tcW w:w="9062" w:type="dxa"/>
            <w:gridSpan w:val="2"/>
            <w:shd w:val="clear" w:color="auto" w:fill="BFBFBF" w:themeFill="background1" w:themeFillShade="BF"/>
          </w:tcPr>
          <w:p w:rsidR="00536A37" w:rsidRPr="00536A37" w:rsidRDefault="008B4B98" w:rsidP="00536A37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536A37" w:rsidRPr="00536A37">
              <w:rPr>
                <w:b/>
              </w:rPr>
              <w:t>Kunt u aangegeven in welke vakgebied</w:t>
            </w:r>
            <w:r w:rsidR="002E0AEC">
              <w:rPr>
                <w:b/>
              </w:rPr>
              <w:t>(</w:t>
            </w:r>
            <w:r w:rsidR="00536A37" w:rsidRPr="00536A37">
              <w:rPr>
                <w:b/>
              </w:rPr>
              <w:t>en</w:t>
            </w:r>
            <w:r w:rsidR="002E0AEC">
              <w:rPr>
                <w:b/>
              </w:rPr>
              <w:t>)</w:t>
            </w:r>
            <w:r w:rsidR="00536A37" w:rsidRPr="00536A37">
              <w:rPr>
                <w:b/>
              </w:rPr>
              <w:t xml:space="preserve"> u actief bent:</w:t>
            </w:r>
          </w:p>
        </w:tc>
      </w:tr>
      <w:tr w:rsidR="00536A37" w:rsidTr="00536A37">
        <w:sdt>
          <w:sdtPr>
            <w:id w:val="-685523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536A37" w:rsidRPr="00E22579" w:rsidRDefault="00536A37" w:rsidP="00536A37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:rsidR="00536A37" w:rsidRDefault="00536A37" w:rsidP="00536A37">
            <w:r>
              <w:t>Grond, Weg en waterbouw</w:t>
            </w:r>
          </w:p>
        </w:tc>
      </w:tr>
      <w:tr w:rsidR="00536A37" w:rsidTr="00536A37">
        <w:sdt>
          <w:sdtPr>
            <w:id w:val="1352073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536A37" w:rsidRPr="00E22579" w:rsidRDefault="00536A37" w:rsidP="00536A37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:rsidR="00536A37" w:rsidRDefault="00536A37" w:rsidP="00536A37">
            <w:r>
              <w:t>Bouw</w:t>
            </w:r>
          </w:p>
        </w:tc>
      </w:tr>
      <w:tr w:rsidR="00536A37" w:rsidTr="00536A37">
        <w:sdt>
          <w:sdtPr>
            <w:id w:val="1653329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536A37" w:rsidRPr="00E22579" w:rsidRDefault="00536A37" w:rsidP="00536A37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:rsidR="00536A37" w:rsidRDefault="00536A37" w:rsidP="00536A37">
            <w:r>
              <w:t>Groen</w:t>
            </w:r>
          </w:p>
        </w:tc>
      </w:tr>
      <w:tr w:rsidR="00536A37" w:rsidTr="00536A37">
        <w:sdt>
          <w:sdtPr>
            <w:id w:val="-1726446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536A37" w:rsidRPr="00E22579" w:rsidRDefault="00536A37" w:rsidP="00536A37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:rsidR="00536A37" w:rsidRDefault="00536A37" w:rsidP="00536A37">
            <w:r>
              <w:t>Anders, namelijk:</w:t>
            </w:r>
          </w:p>
        </w:tc>
      </w:tr>
    </w:tbl>
    <w:p w:rsidR="008B4B98" w:rsidRDefault="008B4B98" w:rsidP="008B4B98">
      <w:pPr>
        <w:pStyle w:val="Geenafstand"/>
      </w:pPr>
    </w:p>
    <w:tbl>
      <w:tblPr>
        <w:tblStyle w:val="Tabelraster"/>
        <w:tblpPr w:leftFromText="141" w:rightFromText="141" w:vertAnchor="text" w:horzAnchor="margin" w:tblpY="3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B7D8F" w:rsidRPr="006B7D8F" w:rsidTr="002E0AEC">
        <w:tc>
          <w:tcPr>
            <w:tcW w:w="9062" w:type="dxa"/>
            <w:shd w:val="clear" w:color="auto" w:fill="BFBFBF" w:themeFill="background1" w:themeFillShade="BF"/>
          </w:tcPr>
          <w:p w:rsidR="006B7D8F" w:rsidRPr="006B7D8F" w:rsidRDefault="002E0AEC" w:rsidP="002E0AEC">
            <w:pPr>
              <w:pStyle w:val="Geenafstand"/>
              <w:rPr>
                <w:b/>
              </w:rPr>
            </w:pPr>
            <w:r>
              <w:rPr>
                <w:b/>
              </w:rPr>
              <w:t>3</w:t>
            </w:r>
            <w:r w:rsidR="006B7D8F" w:rsidRPr="006B7D8F">
              <w:rPr>
                <w:b/>
              </w:rPr>
              <w:t xml:space="preserve">. Geeft een korte beschrijving van de </w:t>
            </w:r>
            <w:r w:rsidR="006B7D8F">
              <w:rPr>
                <w:b/>
              </w:rPr>
              <w:t>meerwaarde van</w:t>
            </w:r>
            <w:r w:rsidR="006B7D8F" w:rsidRPr="006B7D8F">
              <w:rPr>
                <w:b/>
              </w:rPr>
              <w:t xml:space="preserve"> U/het bedrijf </w:t>
            </w:r>
            <w:r w:rsidR="006B7D8F">
              <w:rPr>
                <w:b/>
              </w:rPr>
              <w:t>voor stadsdeel Laak</w:t>
            </w:r>
            <w:r w:rsidR="006B7D8F" w:rsidRPr="006B7D8F">
              <w:rPr>
                <w:b/>
              </w:rPr>
              <w:t xml:space="preserve"> </w:t>
            </w:r>
          </w:p>
        </w:tc>
      </w:tr>
      <w:tr w:rsidR="006B7D8F" w:rsidRPr="006B7D8F" w:rsidTr="002E0AEC">
        <w:trPr>
          <w:trHeight w:val="1701"/>
        </w:trPr>
        <w:tc>
          <w:tcPr>
            <w:tcW w:w="9062" w:type="dxa"/>
          </w:tcPr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  <w:p w:rsidR="006B7D8F" w:rsidRPr="006B7D8F" w:rsidRDefault="006B7D8F" w:rsidP="002E0AEC">
            <w:pPr>
              <w:pStyle w:val="Geenafstand"/>
            </w:pPr>
          </w:p>
        </w:tc>
      </w:tr>
    </w:tbl>
    <w:p w:rsidR="006B7D8F" w:rsidRDefault="006B7D8F" w:rsidP="008B4B98">
      <w:pPr>
        <w:pStyle w:val="Geenafstand"/>
      </w:pPr>
    </w:p>
    <w:tbl>
      <w:tblPr>
        <w:tblStyle w:val="Tabelraster"/>
        <w:tblpPr w:leftFromText="141" w:rightFromText="141" w:vertAnchor="text" w:horzAnchor="margin" w:tblpY="3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4B98" w:rsidTr="002E0AEC">
        <w:tc>
          <w:tcPr>
            <w:tcW w:w="9062" w:type="dxa"/>
            <w:shd w:val="clear" w:color="auto" w:fill="BFBFBF" w:themeFill="background1" w:themeFillShade="BF"/>
          </w:tcPr>
          <w:p w:rsidR="008B4B98" w:rsidRPr="00536A37" w:rsidRDefault="002E0AEC" w:rsidP="002E0AEC">
            <w:pPr>
              <w:rPr>
                <w:b/>
              </w:rPr>
            </w:pPr>
            <w:r>
              <w:rPr>
                <w:b/>
              </w:rPr>
              <w:t>4</w:t>
            </w:r>
            <w:r w:rsidR="008B4B98">
              <w:rPr>
                <w:b/>
              </w:rPr>
              <w:t xml:space="preserve">. Geeft een </w:t>
            </w:r>
            <w:r w:rsidR="00C4366C">
              <w:rPr>
                <w:b/>
              </w:rPr>
              <w:t xml:space="preserve">korte </w:t>
            </w:r>
            <w:r w:rsidR="008B4B98">
              <w:rPr>
                <w:b/>
              </w:rPr>
              <w:t>beschr</w:t>
            </w:r>
            <w:r w:rsidR="004256FD">
              <w:rPr>
                <w:b/>
              </w:rPr>
              <w:t>ijving van de werkzaamheden die U/het bedrijf kan</w:t>
            </w:r>
            <w:r w:rsidR="008B4B98">
              <w:rPr>
                <w:b/>
              </w:rPr>
              <w:t xml:space="preserve"> uitvoeren </w:t>
            </w:r>
          </w:p>
        </w:tc>
      </w:tr>
      <w:tr w:rsidR="008B4B98" w:rsidTr="003D3951">
        <w:trPr>
          <w:trHeight w:val="280"/>
        </w:trPr>
        <w:tc>
          <w:tcPr>
            <w:tcW w:w="9062" w:type="dxa"/>
          </w:tcPr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8B4B98" w:rsidP="002E0AEC"/>
          <w:p w:rsidR="008B4B98" w:rsidRDefault="003D3951" w:rsidP="003D3951">
            <w:pPr>
              <w:shd w:val="clear" w:color="auto" w:fill="BFBFBF" w:themeFill="background1" w:themeFillShade="BF"/>
            </w:pPr>
            <w:r>
              <w:rPr>
                <w:b/>
              </w:rPr>
              <w:lastRenderedPageBreak/>
              <w:t xml:space="preserve">5. </w:t>
            </w:r>
            <w:r w:rsidRPr="003D3951">
              <w:rPr>
                <w:b/>
              </w:rPr>
              <w:t>Referentiewerk naar aanleiding van de korte beschrijving van werkzaamheden</w:t>
            </w:r>
          </w:p>
        </w:tc>
      </w:tr>
      <w:tr w:rsidR="002E0AEC" w:rsidTr="002E0AEC">
        <w:trPr>
          <w:trHeight w:val="2999"/>
        </w:trPr>
        <w:tc>
          <w:tcPr>
            <w:tcW w:w="9062" w:type="dxa"/>
          </w:tcPr>
          <w:p w:rsidR="003D3951" w:rsidRDefault="003D3951" w:rsidP="00D517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</w:t>
            </w:r>
            <w:r w:rsidRPr="003D3951">
              <w:rPr>
                <w:sz w:val="18"/>
                <w:szCs w:val="18"/>
              </w:rPr>
              <w:t>Het referentiewerk mag niet ouder zijn dan 5 jaar</w:t>
            </w:r>
            <w:r>
              <w:rPr>
                <w:sz w:val="18"/>
                <w:szCs w:val="18"/>
              </w:rPr>
              <w:t>)</w:t>
            </w:r>
          </w:p>
          <w:p w:rsidR="002E0AEC" w:rsidRPr="003D3951" w:rsidRDefault="002E0AEC" w:rsidP="00D5171D">
            <w:pPr>
              <w:rPr>
                <w:sz w:val="18"/>
                <w:szCs w:val="18"/>
              </w:rPr>
            </w:pPr>
            <w:r w:rsidRPr="003D3951">
              <w:rPr>
                <w:sz w:val="18"/>
                <w:szCs w:val="18"/>
              </w:rPr>
              <w:t xml:space="preserve">Hier vult u (minimaal) in: naam van het werk/project, </w:t>
            </w:r>
            <w:r w:rsidR="003D3951">
              <w:rPr>
                <w:sz w:val="18"/>
                <w:szCs w:val="18"/>
              </w:rPr>
              <w:t xml:space="preserve">de specifiek uitgevoerde werkzaamheden, </w:t>
            </w:r>
            <w:r w:rsidRPr="003D3951">
              <w:rPr>
                <w:sz w:val="18"/>
                <w:szCs w:val="18"/>
              </w:rPr>
              <w:t>plaats</w:t>
            </w:r>
            <w:r w:rsidR="000C0185">
              <w:rPr>
                <w:sz w:val="18"/>
                <w:szCs w:val="18"/>
              </w:rPr>
              <w:t xml:space="preserve"> en tijdstip</w:t>
            </w:r>
            <w:r w:rsidRPr="003D3951">
              <w:rPr>
                <w:sz w:val="18"/>
                <w:szCs w:val="18"/>
              </w:rPr>
              <w:t xml:space="preserve"> van uitvoering, omvang in geld</w:t>
            </w:r>
            <w:r w:rsidR="003D3951">
              <w:rPr>
                <w:sz w:val="18"/>
                <w:szCs w:val="18"/>
              </w:rPr>
              <w:t>, zelfstandig of in samenwerking uitgevoerd.</w:t>
            </w:r>
          </w:p>
          <w:p w:rsidR="002E0AEC" w:rsidRDefault="002E0AEC" w:rsidP="00D5171D"/>
        </w:tc>
      </w:tr>
    </w:tbl>
    <w:p w:rsidR="002E0AEC" w:rsidRDefault="002E0AEC"/>
    <w:tbl>
      <w:tblPr>
        <w:tblStyle w:val="Tabelraster"/>
        <w:tblpPr w:leftFromText="141" w:rightFromText="141" w:vertAnchor="text" w:horzAnchor="margin" w:tblpY="3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5900" w:rsidTr="008E5900">
        <w:tc>
          <w:tcPr>
            <w:tcW w:w="9062" w:type="dxa"/>
            <w:shd w:val="clear" w:color="auto" w:fill="BFBFBF" w:themeFill="background1" w:themeFillShade="BF"/>
          </w:tcPr>
          <w:p w:rsidR="008E5900" w:rsidRPr="00536A37" w:rsidRDefault="008E5900" w:rsidP="008E5900">
            <w:pPr>
              <w:rPr>
                <w:b/>
              </w:rPr>
            </w:pPr>
            <w:r>
              <w:rPr>
                <w:b/>
              </w:rPr>
              <w:t xml:space="preserve">Door ondertekening van </w:t>
            </w:r>
            <w:r w:rsidR="003D3951">
              <w:rPr>
                <w:b/>
              </w:rPr>
              <w:t>dit aanmeldingsformulier bevestigt</w:t>
            </w:r>
            <w:r>
              <w:rPr>
                <w:b/>
              </w:rPr>
              <w:t xml:space="preserve"> u dat dit formulier naar waarheid is ingevuld.</w:t>
            </w:r>
            <w:r w:rsidR="003D3951">
              <w:rPr>
                <w:b/>
              </w:rPr>
              <w:t xml:space="preserve"> U gaat akkoord met de </w:t>
            </w:r>
            <w:r>
              <w:rPr>
                <w:b/>
              </w:rPr>
              <w:t>regels</w:t>
            </w:r>
            <w:r w:rsidR="003D3951">
              <w:rPr>
                <w:b/>
              </w:rPr>
              <w:t xml:space="preserve"> van deelname aan coalitie Laak.</w:t>
            </w:r>
          </w:p>
        </w:tc>
      </w:tr>
      <w:tr w:rsidR="008E5900" w:rsidTr="008E5900">
        <w:tc>
          <w:tcPr>
            <w:tcW w:w="9062" w:type="dxa"/>
          </w:tcPr>
          <w:p w:rsidR="008E5900" w:rsidRDefault="00AE7D3D" w:rsidP="008E5900">
            <w:r>
              <w:t>Naam:</w:t>
            </w:r>
          </w:p>
          <w:p w:rsidR="003D3951" w:rsidRDefault="003D3951" w:rsidP="008E5900"/>
          <w:p w:rsidR="004256FD" w:rsidRDefault="004256FD" w:rsidP="008E5900">
            <w:r>
              <w:t>Handtekening:</w:t>
            </w:r>
          </w:p>
          <w:p w:rsidR="004256FD" w:rsidRDefault="004256FD" w:rsidP="008E5900"/>
          <w:p w:rsidR="004256FD" w:rsidRDefault="004256FD" w:rsidP="008E5900">
            <w:r>
              <w:t>Plaats:</w:t>
            </w:r>
          </w:p>
          <w:p w:rsidR="00AE7D3D" w:rsidRDefault="00AE7D3D" w:rsidP="008E5900">
            <w:r>
              <w:t>Datum:</w:t>
            </w:r>
          </w:p>
          <w:p w:rsidR="004256FD" w:rsidRDefault="004256FD" w:rsidP="008E5900"/>
        </w:tc>
      </w:tr>
    </w:tbl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8E2AE8" w:rsidRDefault="008E2AE8" w:rsidP="00C4366C">
      <w:pPr>
        <w:pStyle w:val="Geenafstand"/>
        <w:rPr>
          <w:b/>
        </w:rPr>
      </w:pPr>
    </w:p>
    <w:p w:rsidR="008E2AE8" w:rsidRDefault="008E2AE8" w:rsidP="00C4366C">
      <w:pPr>
        <w:pStyle w:val="Geenafstand"/>
        <w:rPr>
          <w:b/>
        </w:rPr>
      </w:pPr>
    </w:p>
    <w:p w:rsidR="002E0AEC" w:rsidRDefault="002E0AEC" w:rsidP="00C4366C">
      <w:pPr>
        <w:pStyle w:val="Geenafstand"/>
        <w:rPr>
          <w:b/>
        </w:rPr>
      </w:pPr>
    </w:p>
    <w:p w:rsidR="00AE7D3D" w:rsidRPr="003D3951" w:rsidRDefault="00C4366C" w:rsidP="00C4366C">
      <w:pPr>
        <w:pStyle w:val="Geenafstand"/>
        <w:rPr>
          <w:b/>
          <w:sz w:val="20"/>
          <w:szCs w:val="20"/>
        </w:rPr>
      </w:pPr>
      <w:r w:rsidRPr="003D3951">
        <w:rPr>
          <w:b/>
          <w:sz w:val="20"/>
          <w:szCs w:val="20"/>
        </w:rPr>
        <w:t>In te vullen door projectteam Cromvlietpark:</w:t>
      </w:r>
    </w:p>
    <w:p w:rsidR="00C4366C" w:rsidRDefault="00C4366C" w:rsidP="00C4366C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C4366C" w:rsidTr="00C4366C">
        <w:trPr>
          <w:trHeight w:val="1156"/>
        </w:trPr>
        <w:tc>
          <w:tcPr>
            <w:tcW w:w="2303" w:type="dxa"/>
          </w:tcPr>
          <w:p w:rsidR="00C4366C" w:rsidRPr="003D3951" w:rsidRDefault="00C4366C" w:rsidP="00C4366C">
            <w:pPr>
              <w:pStyle w:val="Geenafstand"/>
              <w:rPr>
                <w:b/>
                <w:sz w:val="20"/>
                <w:szCs w:val="20"/>
              </w:rPr>
            </w:pPr>
            <w:r w:rsidRPr="003D3951">
              <w:rPr>
                <w:b/>
                <w:sz w:val="20"/>
                <w:szCs w:val="20"/>
              </w:rPr>
              <w:t>Ontvangstdatum aanmelding:</w:t>
            </w:r>
          </w:p>
        </w:tc>
        <w:tc>
          <w:tcPr>
            <w:tcW w:w="2303" w:type="dxa"/>
          </w:tcPr>
          <w:p w:rsidR="00C4366C" w:rsidRPr="003D3951" w:rsidRDefault="00C4366C" w:rsidP="00C4366C">
            <w:pPr>
              <w:pStyle w:val="Geenafstand"/>
              <w:rPr>
                <w:b/>
                <w:sz w:val="20"/>
                <w:szCs w:val="20"/>
              </w:rPr>
            </w:pPr>
            <w:r w:rsidRPr="003D3951">
              <w:rPr>
                <w:b/>
                <w:sz w:val="20"/>
                <w:szCs w:val="20"/>
              </w:rPr>
              <w:t>Volgnummer:</w:t>
            </w:r>
          </w:p>
          <w:p w:rsidR="00C4366C" w:rsidRPr="003D3951" w:rsidRDefault="00C4366C" w:rsidP="00C4366C">
            <w:pPr>
              <w:pStyle w:val="Geenafstand"/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C4366C" w:rsidRPr="003D3951" w:rsidRDefault="00C4366C" w:rsidP="00C4366C">
            <w:pPr>
              <w:pStyle w:val="Geenafstand"/>
              <w:rPr>
                <w:b/>
                <w:sz w:val="20"/>
                <w:szCs w:val="20"/>
              </w:rPr>
            </w:pPr>
            <w:r w:rsidRPr="003D3951">
              <w:rPr>
                <w:b/>
                <w:sz w:val="20"/>
                <w:szCs w:val="20"/>
              </w:rPr>
              <w:t>Controle:</w:t>
            </w:r>
          </w:p>
        </w:tc>
        <w:tc>
          <w:tcPr>
            <w:tcW w:w="2303" w:type="dxa"/>
          </w:tcPr>
          <w:p w:rsidR="00C4366C" w:rsidRPr="003D3951" w:rsidRDefault="00C4366C" w:rsidP="00C4366C">
            <w:pPr>
              <w:pStyle w:val="Geenafstand"/>
              <w:rPr>
                <w:b/>
                <w:sz w:val="20"/>
                <w:szCs w:val="20"/>
              </w:rPr>
            </w:pPr>
            <w:r w:rsidRPr="003D3951">
              <w:rPr>
                <w:b/>
                <w:sz w:val="20"/>
                <w:szCs w:val="20"/>
              </w:rPr>
              <w:t>Naam en Paraaf:</w:t>
            </w:r>
          </w:p>
        </w:tc>
      </w:tr>
    </w:tbl>
    <w:p w:rsidR="00C4366C" w:rsidRPr="0042571D" w:rsidRDefault="00C4366C" w:rsidP="003D3951"/>
    <w:sectPr w:rsidR="00C4366C" w:rsidRPr="00425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6DF1"/>
    <w:multiLevelType w:val="hybridMultilevel"/>
    <w:tmpl w:val="E82682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D34A0"/>
    <w:multiLevelType w:val="hybridMultilevel"/>
    <w:tmpl w:val="ED0C84B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E3"/>
    <w:rsid w:val="000C0185"/>
    <w:rsid w:val="002A3DB6"/>
    <w:rsid w:val="002E0AEC"/>
    <w:rsid w:val="003908A4"/>
    <w:rsid w:val="003C528A"/>
    <w:rsid w:val="003D3951"/>
    <w:rsid w:val="004256FD"/>
    <w:rsid w:val="0042571D"/>
    <w:rsid w:val="0044689A"/>
    <w:rsid w:val="004505E3"/>
    <w:rsid w:val="00453D43"/>
    <w:rsid w:val="004566F5"/>
    <w:rsid w:val="005158BD"/>
    <w:rsid w:val="00536A37"/>
    <w:rsid w:val="005E1547"/>
    <w:rsid w:val="006B7D8F"/>
    <w:rsid w:val="008B4B98"/>
    <w:rsid w:val="008E2AE8"/>
    <w:rsid w:val="008E5900"/>
    <w:rsid w:val="00966515"/>
    <w:rsid w:val="00AE7D3D"/>
    <w:rsid w:val="00BB1778"/>
    <w:rsid w:val="00BF2524"/>
    <w:rsid w:val="00C4366C"/>
    <w:rsid w:val="00E22A46"/>
    <w:rsid w:val="00EB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505E3"/>
    <w:rPr>
      <w:color w:val="808080"/>
    </w:rPr>
  </w:style>
  <w:style w:type="table" w:styleId="Tabelraster">
    <w:name w:val="Table Grid"/>
    <w:basedOn w:val="Standaardtabel"/>
    <w:uiPriority w:val="39"/>
    <w:rsid w:val="00390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908A4"/>
    <w:pPr>
      <w:spacing w:after="0" w:line="276" w:lineRule="auto"/>
      <w:ind w:left="720"/>
      <w:contextualSpacing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Geenafstand">
    <w:name w:val="No Spacing"/>
    <w:uiPriority w:val="1"/>
    <w:qFormat/>
    <w:rsid w:val="008B4B98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6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65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505E3"/>
    <w:rPr>
      <w:color w:val="808080"/>
    </w:rPr>
  </w:style>
  <w:style w:type="table" w:styleId="Tabelraster">
    <w:name w:val="Table Grid"/>
    <w:basedOn w:val="Standaardtabel"/>
    <w:uiPriority w:val="39"/>
    <w:rsid w:val="00390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908A4"/>
    <w:pPr>
      <w:spacing w:after="0" w:line="276" w:lineRule="auto"/>
      <w:ind w:left="720"/>
      <w:contextualSpacing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Geenafstand">
    <w:name w:val="No Spacing"/>
    <w:uiPriority w:val="1"/>
    <w:qFormat/>
    <w:rsid w:val="008B4B98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6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65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1A3E6-A556-444F-A830-7028F2D3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51AF149E.dotm</Template>
  <TotalTime>0</TotalTime>
  <Pages>2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Jaap Tukker</dc:creator>
  <cp:lastModifiedBy>boudewijn manuel</cp:lastModifiedBy>
  <cp:revision>2</cp:revision>
  <dcterms:created xsi:type="dcterms:W3CDTF">2017-05-31T07:28:00Z</dcterms:created>
  <dcterms:modified xsi:type="dcterms:W3CDTF">2017-05-31T07:28:00Z</dcterms:modified>
</cp:coreProperties>
</file>